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989"/>
      </w:tblGrid>
      <w:tr w:rsidR="006638E3">
        <w:trPr>
          <w:cantSplit/>
          <w:trHeight w:hRule="exact" w:val="1021"/>
        </w:trPr>
        <w:tc>
          <w:tcPr>
            <w:tcW w:w="4140" w:type="dxa"/>
            <w:gridSpan w:val="4"/>
          </w:tcPr>
          <w:bookmarkStart w:id="0" w:name="_MON_1147256931"/>
          <w:bookmarkEnd w:id="0"/>
          <w:bookmarkStart w:id="1" w:name="_MON_1147257243"/>
          <w:bookmarkEnd w:id="1"/>
          <w:p w:rsidR="006638E3" w:rsidRDefault="00694BDE" w:rsidP="006638E3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674551428" r:id="rId9"/>
              </w:object>
            </w:r>
          </w:p>
        </w:tc>
        <w:tc>
          <w:tcPr>
            <w:tcW w:w="1077" w:type="dxa"/>
          </w:tcPr>
          <w:p w:rsidR="006638E3" w:rsidRDefault="006638E3" w:rsidP="006638E3"/>
        </w:tc>
        <w:tc>
          <w:tcPr>
            <w:tcW w:w="4989" w:type="dxa"/>
          </w:tcPr>
          <w:p w:rsidR="006638E3" w:rsidRPr="006638E3" w:rsidRDefault="006638E3" w:rsidP="006638E3">
            <w:pPr>
              <w:ind w:firstLine="1418"/>
              <w:jc w:val="right"/>
            </w:pPr>
            <w:bookmarkStart w:id="2" w:name="Приложение2"/>
            <w:bookmarkEnd w:id="2"/>
          </w:p>
        </w:tc>
      </w:tr>
      <w:tr w:rsidR="0022342A" w:rsidRPr="00694BDE" w:rsidTr="00694BDE">
        <w:tblPrEx>
          <w:tblCellMar>
            <w:left w:w="89" w:type="dxa"/>
            <w:right w:w="89" w:type="dxa"/>
          </w:tblCellMar>
        </w:tblPrEx>
        <w:trPr>
          <w:cantSplit/>
          <w:trHeight w:val="2201"/>
        </w:trPr>
        <w:tc>
          <w:tcPr>
            <w:tcW w:w="4140" w:type="dxa"/>
            <w:gridSpan w:val="4"/>
          </w:tcPr>
          <w:p w:rsidR="0022342A" w:rsidRPr="00757E4F" w:rsidRDefault="0022342A" w:rsidP="009A2D97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757E4F">
              <w:rPr>
                <w:bCs/>
                <w:sz w:val="20"/>
              </w:rPr>
              <w:t>МИНФИН РОССИИ</w:t>
            </w: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22342A" w:rsidRPr="0096355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УПРАВЛЕНИЕ</w:t>
            </w: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 xml:space="preserve">ПО </w:t>
            </w:r>
            <w:r>
              <w:rPr>
                <w:b/>
                <w:bCs/>
                <w:sz w:val="16"/>
                <w:szCs w:val="16"/>
              </w:rPr>
              <w:t>ЧУКОТСКОМУ АВТОНОМНОМУ ОКРУГУ</w:t>
            </w:r>
          </w:p>
          <w:p w:rsidR="0022342A" w:rsidRPr="0096355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22342A" w:rsidRDefault="0022342A" w:rsidP="009A2D97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2B5CAF">
              <w:rPr>
                <w:sz w:val="16"/>
                <w:szCs w:val="16"/>
              </w:rPr>
              <w:t xml:space="preserve">(УФНС России по </w:t>
            </w:r>
            <w:r>
              <w:rPr>
                <w:sz w:val="16"/>
                <w:szCs w:val="16"/>
              </w:rPr>
              <w:t>Чукотскому автономному округу</w:t>
            </w:r>
            <w:r w:rsidRPr="002B5CAF">
              <w:rPr>
                <w:sz w:val="16"/>
                <w:szCs w:val="16"/>
              </w:rPr>
              <w:t>)</w:t>
            </w:r>
          </w:p>
          <w:p w:rsidR="0022342A" w:rsidRPr="00DB1D2E" w:rsidRDefault="0022342A" w:rsidP="009A2D97">
            <w:pPr>
              <w:spacing w:before="40" w:after="40"/>
              <w:jc w:val="center"/>
              <w:rPr>
                <w:b/>
                <w:bCs/>
                <w:sz w:val="6"/>
                <w:szCs w:val="6"/>
              </w:rPr>
            </w:pPr>
          </w:p>
          <w:p w:rsidR="0022342A" w:rsidRPr="00963552" w:rsidRDefault="0022342A" w:rsidP="009A2D97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0D03B2">
              <w:rPr>
                <w:b/>
                <w:bCs/>
                <w:sz w:val="16"/>
                <w:szCs w:val="16"/>
              </w:rPr>
              <w:t xml:space="preserve">ЗАМЕСТИТЕЛЬ </w:t>
            </w:r>
            <w:r w:rsidRPr="00963552">
              <w:rPr>
                <w:b/>
                <w:bCs/>
                <w:sz w:val="16"/>
                <w:szCs w:val="16"/>
              </w:rPr>
              <w:t>РУКОВОДИТЕЛ</w:t>
            </w:r>
            <w:r>
              <w:rPr>
                <w:b/>
                <w:bCs/>
                <w:sz w:val="16"/>
                <w:szCs w:val="16"/>
              </w:rPr>
              <w:t>Я</w:t>
            </w:r>
            <w:r w:rsidRPr="00963552">
              <w:rPr>
                <w:b/>
                <w:bCs/>
                <w:sz w:val="16"/>
                <w:szCs w:val="16"/>
              </w:rPr>
              <w:t xml:space="preserve"> УПРАВЛЕНИЯ</w:t>
            </w:r>
          </w:p>
          <w:p w:rsidR="0022342A" w:rsidRPr="00BE3697" w:rsidRDefault="0022342A" w:rsidP="009A2D97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22342A" w:rsidRPr="00DB1D2E" w:rsidRDefault="0022342A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Энергетиков</w:t>
            </w:r>
            <w:r w:rsidRPr="00DB1D2E"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 xml:space="preserve"> 14</w:t>
            </w:r>
            <w:r w:rsidRPr="00DB1D2E">
              <w:rPr>
                <w:sz w:val="14"/>
                <w:szCs w:val="14"/>
              </w:rPr>
              <w:t xml:space="preserve">, г. </w:t>
            </w:r>
            <w:r>
              <w:rPr>
                <w:sz w:val="14"/>
                <w:szCs w:val="14"/>
              </w:rPr>
              <w:t>Анадырь</w:t>
            </w:r>
            <w:r w:rsidRPr="00DB1D2E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689000</w:t>
            </w:r>
          </w:p>
          <w:p w:rsidR="0022342A" w:rsidRPr="00DB1D2E" w:rsidRDefault="0022342A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 w:rsidRPr="00DB1D2E">
              <w:rPr>
                <w:sz w:val="14"/>
                <w:szCs w:val="14"/>
              </w:rPr>
              <w:t>Телефон:(</w:t>
            </w:r>
            <w:r>
              <w:rPr>
                <w:sz w:val="14"/>
                <w:szCs w:val="14"/>
              </w:rPr>
              <w:t>42722</w:t>
            </w:r>
            <w:r w:rsidRPr="00DB1D2E">
              <w:rPr>
                <w:sz w:val="14"/>
                <w:szCs w:val="14"/>
              </w:rPr>
              <w:t xml:space="preserve">) </w:t>
            </w:r>
            <w:r w:rsidRPr="008C7D21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-94-04; Телефакс:(42722</w:t>
            </w:r>
            <w:r w:rsidRPr="00DB1D2E">
              <w:rPr>
                <w:sz w:val="14"/>
                <w:szCs w:val="14"/>
              </w:rPr>
              <w:t xml:space="preserve">) </w:t>
            </w:r>
            <w:r>
              <w:rPr>
                <w:sz w:val="14"/>
                <w:szCs w:val="14"/>
              </w:rPr>
              <w:t>2-43-68</w:t>
            </w:r>
            <w:r w:rsidRPr="00DB1D2E">
              <w:rPr>
                <w:sz w:val="14"/>
                <w:szCs w:val="14"/>
              </w:rPr>
              <w:t>;</w:t>
            </w:r>
          </w:p>
          <w:p w:rsidR="0022342A" w:rsidRPr="005B4389" w:rsidRDefault="0022342A" w:rsidP="009A2D9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4"/>
                <w:szCs w:val="14"/>
                <w:lang w:val="en-US"/>
              </w:rPr>
              <w:t>www</w:t>
            </w:r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nalog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gov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:rsidR="0022342A" w:rsidRPr="005B4389" w:rsidRDefault="0022342A" w:rsidP="006638E3">
            <w:pPr>
              <w:rPr>
                <w:sz w:val="12"/>
              </w:rPr>
            </w:pPr>
          </w:p>
        </w:tc>
        <w:tc>
          <w:tcPr>
            <w:tcW w:w="4989" w:type="dxa"/>
            <w:vMerge w:val="restart"/>
          </w:tcPr>
          <w:p w:rsidR="00D140C8" w:rsidRPr="00D140C8" w:rsidRDefault="00D140C8" w:rsidP="00D140C8">
            <w:pPr>
              <w:rPr>
                <w:sz w:val="26"/>
                <w:szCs w:val="26"/>
              </w:rPr>
            </w:pPr>
            <w:r w:rsidRPr="00D140C8">
              <w:rPr>
                <w:sz w:val="26"/>
                <w:szCs w:val="26"/>
              </w:rPr>
              <w:t>Управление финансов, экономики и имущественных отношений Администрации городского округа Анадырь</w:t>
            </w:r>
          </w:p>
          <w:p w:rsidR="00D140C8" w:rsidRPr="00D140C8" w:rsidRDefault="00D140C8" w:rsidP="00D140C8">
            <w:pPr>
              <w:rPr>
                <w:sz w:val="26"/>
                <w:szCs w:val="26"/>
              </w:rPr>
            </w:pPr>
          </w:p>
          <w:p w:rsidR="0022342A" w:rsidRPr="00673124" w:rsidRDefault="00D140C8" w:rsidP="00D140C8">
            <w:pPr>
              <w:framePr w:hSpace="180" w:wrap="around" w:vAnchor="page" w:hAnchor="margin" w:y="905"/>
              <w:rPr>
                <w:szCs w:val="28"/>
              </w:rPr>
            </w:pPr>
            <w:r w:rsidRPr="00D140C8">
              <w:rPr>
                <w:sz w:val="26"/>
                <w:szCs w:val="26"/>
              </w:rPr>
              <w:t>689000, г. Анад</w:t>
            </w:r>
            <w:bookmarkStart w:id="3" w:name="_GoBack"/>
            <w:bookmarkEnd w:id="3"/>
            <w:r w:rsidRPr="00D140C8">
              <w:rPr>
                <w:sz w:val="26"/>
                <w:szCs w:val="26"/>
              </w:rPr>
              <w:t xml:space="preserve">ырь, ул. </w:t>
            </w:r>
            <w:proofErr w:type="spellStart"/>
            <w:r w:rsidRPr="00D140C8">
              <w:rPr>
                <w:sz w:val="26"/>
                <w:szCs w:val="26"/>
              </w:rPr>
              <w:t>Рультытегина</w:t>
            </w:r>
            <w:proofErr w:type="spellEnd"/>
            <w:r w:rsidRPr="00D140C8">
              <w:rPr>
                <w:sz w:val="26"/>
                <w:szCs w:val="26"/>
              </w:rPr>
              <w:t>, 1</w:t>
            </w:r>
            <w:r>
              <w:rPr>
                <w:sz w:val="26"/>
                <w:szCs w:val="26"/>
              </w:rPr>
              <w:t>.</w:t>
            </w:r>
          </w:p>
        </w:tc>
      </w:tr>
      <w:tr w:rsidR="0022342A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22342A" w:rsidRPr="00694BDE" w:rsidRDefault="0022342A" w:rsidP="006638E3">
            <w:r>
              <w:t>12.02.2021</w:t>
            </w:r>
          </w:p>
        </w:tc>
        <w:tc>
          <w:tcPr>
            <w:tcW w:w="404" w:type="dxa"/>
            <w:vAlign w:val="bottom"/>
          </w:tcPr>
          <w:p w:rsidR="0022342A" w:rsidRPr="00A44B4C" w:rsidRDefault="0022342A" w:rsidP="006638E3">
            <w:r w:rsidRPr="00A44B4C"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22342A" w:rsidRPr="0022342A" w:rsidRDefault="0022342A" w:rsidP="006638E3">
            <w:pPr>
              <w:rPr>
                <w:lang w:val="en-US"/>
              </w:rPr>
            </w:pPr>
            <w:r>
              <w:t>09-06/</w:t>
            </w:r>
            <w:r>
              <w:rPr>
                <w:lang w:val="en-US"/>
              </w:rPr>
              <w:t xml:space="preserve">                 @</w:t>
            </w: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</w:tr>
      <w:tr w:rsidR="0022342A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22342A" w:rsidRPr="00805F77" w:rsidRDefault="0022342A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22342A" w:rsidRPr="00805F77" w:rsidRDefault="0022342A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22342A" w:rsidRPr="00805F77" w:rsidRDefault="0022342A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16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16"/>
              </w:rPr>
            </w:pPr>
          </w:p>
        </w:tc>
      </w:tr>
      <w:tr w:rsidR="0022342A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22342A" w:rsidRPr="00A44B4C" w:rsidRDefault="0022342A" w:rsidP="006638E3">
            <w:r w:rsidRPr="00A44B4C"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22342A" w:rsidRPr="00A44B4C" w:rsidRDefault="0022342A" w:rsidP="00E93476"/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</w:tr>
      <w:tr w:rsidR="0022342A">
        <w:trPr>
          <w:cantSplit/>
          <w:trHeight w:hRule="exact" w:val="227"/>
        </w:trPr>
        <w:tc>
          <w:tcPr>
            <w:tcW w:w="909" w:type="dxa"/>
            <w:vAlign w:val="bottom"/>
          </w:tcPr>
          <w:p w:rsidR="0022342A" w:rsidRPr="00805F77" w:rsidRDefault="0022342A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22342A" w:rsidRPr="00805F77" w:rsidRDefault="0022342A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8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8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Default="0022342A" w:rsidP="00E93476">
            <w:pPr>
              <w:jc w:val="both"/>
              <w:rPr>
                <w:b/>
                <w:sz w:val="20"/>
              </w:rPr>
            </w:pPr>
            <w:r w:rsidRPr="0022342A">
              <w:rPr>
                <w:sz w:val="20"/>
              </w:rPr>
              <w:t>О направлении  отчета</w:t>
            </w: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12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12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Pr="00596CD9" w:rsidRDefault="0022342A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Pr="00596CD9" w:rsidRDefault="0022342A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c>
          <w:tcPr>
            <w:tcW w:w="10206" w:type="dxa"/>
            <w:gridSpan w:val="6"/>
          </w:tcPr>
          <w:p w:rsidR="0022342A" w:rsidRDefault="0022342A" w:rsidP="00E93476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</w:p>
          <w:p w:rsidR="0022342A" w:rsidRPr="0022342A" w:rsidRDefault="0022342A" w:rsidP="0022342A">
            <w:pPr>
              <w:spacing w:line="360" w:lineRule="auto"/>
              <w:ind w:firstLine="7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ФНС России по </w:t>
            </w:r>
            <w:r w:rsidRPr="0022342A">
              <w:rPr>
                <w:sz w:val="26"/>
                <w:szCs w:val="26"/>
              </w:rPr>
              <w:t xml:space="preserve">Чукотскому </w:t>
            </w:r>
            <w:r>
              <w:rPr>
                <w:sz w:val="26"/>
                <w:szCs w:val="26"/>
              </w:rPr>
              <w:t>автономному округу</w:t>
            </w:r>
            <w:r w:rsidRPr="0022342A">
              <w:rPr>
                <w:sz w:val="26"/>
                <w:szCs w:val="26"/>
              </w:rPr>
              <w:t xml:space="preserve"> направляет отчет по форме</w:t>
            </w:r>
            <w:r>
              <w:rPr>
                <w:sz w:val="26"/>
                <w:szCs w:val="26"/>
              </w:rPr>
              <w:t xml:space="preserve"> </w:t>
            </w:r>
            <w:r w:rsidRPr="0022342A">
              <w:rPr>
                <w:sz w:val="26"/>
                <w:szCs w:val="26"/>
              </w:rPr>
              <w:t xml:space="preserve">1-ПАТЕНТ «Отчет о количестве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деятельности» по состоянию на </w:t>
            </w:r>
            <w:r>
              <w:rPr>
                <w:sz w:val="26"/>
                <w:szCs w:val="26"/>
              </w:rPr>
              <w:t>01.01.2021</w:t>
            </w:r>
            <w:r w:rsidRPr="0022342A">
              <w:rPr>
                <w:sz w:val="26"/>
                <w:szCs w:val="26"/>
              </w:rPr>
              <w:t xml:space="preserve"> г.</w:t>
            </w:r>
          </w:p>
          <w:p w:rsidR="0022342A" w:rsidRPr="0022342A" w:rsidRDefault="0022342A" w:rsidP="0022342A">
            <w:pPr>
              <w:spacing w:line="276" w:lineRule="auto"/>
              <w:ind w:firstLine="682"/>
              <w:rPr>
                <w:sz w:val="26"/>
                <w:szCs w:val="26"/>
              </w:rPr>
            </w:pPr>
            <w:r w:rsidRPr="0022342A">
              <w:rPr>
                <w:sz w:val="26"/>
                <w:szCs w:val="26"/>
              </w:rPr>
              <w:t xml:space="preserve">Приложение: файл </w:t>
            </w:r>
            <w:r w:rsidRPr="0022342A">
              <w:rPr>
                <w:sz w:val="26"/>
                <w:szCs w:val="26"/>
                <w:lang w:val="en-US"/>
              </w:rPr>
              <w:t>zip</w:t>
            </w:r>
            <w:r w:rsidRPr="0022342A">
              <w:rPr>
                <w:sz w:val="26"/>
                <w:szCs w:val="26"/>
              </w:rPr>
              <w:t>.</w:t>
            </w:r>
          </w:p>
          <w:p w:rsidR="0022342A" w:rsidRPr="001A0448" w:rsidRDefault="0022342A" w:rsidP="005460E6">
            <w:pPr>
              <w:spacing w:line="276" w:lineRule="auto"/>
              <w:ind w:firstLine="682"/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Pr="001A0448" w:rsidRDefault="0022342A" w:rsidP="005460E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22342A" w:rsidRPr="001A0448" w:rsidRDefault="0022342A" w:rsidP="005460E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22342A" w:rsidRPr="001A0448" w:rsidRDefault="0022342A" w:rsidP="005460E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5217" w:type="dxa"/>
            <w:gridSpan w:val="5"/>
          </w:tcPr>
          <w:p w:rsidR="0022342A" w:rsidRPr="001A0448" w:rsidRDefault="0022342A" w:rsidP="005460E6">
            <w:pPr>
              <w:spacing w:line="276" w:lineRule="auto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 xml:space="preserve">Заместитель руководителя </w:t>
            </w:r>
          </w:p>
        </w:tc>
        <w:tc>
          <w:tcPr>
            <w:tcW w:w="4989" w:type="dxa"/>
            <w:vAlign w:val="bottom"/>
          </w:tcPr>
          <w:p w:rsidR="0022342A" w:rsidRPr="001A0448" w:rsidRDefault="0022342A" w:rsidP="005460E6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>О.В. Проценко</w:t>
            </w:r>
          </w:p>
        </w:tc>
      </w:tr>
    </w:tbl>
    <w:p w:rsidR="00F72502" w:rsidRDefault="00F72502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tbl>
      <w:tblPr>
        <w:tblpPr w:leftFromText="180" w:rightFromText="180" w:vertAnchor="text" w:horzAnchor="margin" w:tblpY="7079"/>
        <w:tblW w:w="103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31"/>
        <w:gridCol w:w="1984"/>
        <w:gridCol w:w="1558"/>
        <w:gridCol w:w="2222"/>
      </w:tblGrid>
      <w:tr w:rsidR="00453FF4" w:rsidRPr="00315CC9" w:rsidTr="00453FF4">
        <w:trPr>
          <w:trHeight w:hRule="exact" w:val="461"/>
        </w:trPr>
        <w:tc>
          <w:tcPr>
            <w:tcW w:w="4631" w:type="dxa"/>
            <w:vAlign w:val="bottom"/>
            <w:hideMark/>
          </w:tcPr>
          <w:p w:rsidR="00453FF4" w:rsidRPr="00315CC9" w:rsidRDefault="00453FF4" w:rsidP="00453FF4">
            <w:pPr>
              <w:tabs>
                <w:tab w:val="left" w:pos="2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315CC9">
              <w:rPr>
                <w:sz w:val="18"/>
                <w:szCs w:val="18"/>
              </w:rPr>
              <w:t>ачальник</w:t>
            </w:r>
            <w:r>
              <w:rPr>
                <w:sz w:val="18"/>
                <w:szCs w:val="18"/>
              </w:rPr>
              <w:t xml:space="preserve"> Отдела камерального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контроля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3FF4" w:rsidRPr="00315CC9" w:rsidRDefault="00453FF4" w:rsidP="00453FF4">
            <w:pPr>
              <w:tabs>
                <w:tab w:val="left" w:pos="2730"/>
              </w:tabs>
              <w:rPr>
                <w:sz w:val="18"/>
                <w:szCs w:val="18"/>
              </w:rPr>
            </w:pPr>
          </w:p>
        </w:tc>
        <w:tc>
          <w:tcPr>
            <w:tcW w:w="1558" w:type="dxa"/>
            <w:vAlign w:val="bottom"/>
            <w:hideMark/>
          </w:tcPr>
          <w:p w:rsidR="00453FF4" w:rsidRPr="0006039F" w:rsidRDefault="00453FF4" w:rsidP="00453F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О.К. Бурова</w:t>
            </w:r>
          </w:p>
        </w:tc>
        <w:tc>
          <w:tcPr>
            <w:tcW w:w="2222" w:type="dxa"/>
            <w:vAlign w:val="bottom"/>
            <w:hideMark/>
          </w:tcPr>
          <w:p w:rsidR="00453FF4" w:rsidRPr="00315CC9" w:rsidRDefault="00453FF4" w:rsidP="00453FF4">
            <w:pPr>
              <w:tabs>
                <w:tab w:val="left" w:pos="2730"/>
              </w:tabs>
              <w:rPr>
                <w:sz w:val="18"/>
                <w:szCs w:val="18"/>
              </w:rPr>
            </w:pPr>
            <w:r w:rsidRPr="00315CC9">
              <w:rPr>
                <w:sz w:val="18"/>
                <w:szCs w:val="18"/>
              </w:rPr>
              <w:t>«__ »</w:t>
            </w:r>
            <w:r>
              <w:rPr>
                <w:sz w:val="18"/>
                <w:szCs w:val="18"/>
              </w:rPr>
              <w:t xml:space="preserve"> февраля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2020</w:t>
            </w:r>
            <w:r w:rsidRPr="00315CC9">
              <w:rPr>
                <w:sz w:val="18"/>
                <w:szCs w:val="18"/>
              </w:rPr>
              <w:t xml:space="preserve"> г.</w:t>
            </w:r>
          </w:p>
        </w:tc>
      </w:tr>
    </w:tbl>
    <w:p w:rsidR="00453FF4" w:rsidRPr="00453FF4" w:rsidRDefault="00453FF4" w:rsidP="00EE57A0"/>
    <w:sectPr w:rsidR="00453FF4" w:rsidRPr="00453FF4" w:rsidSect="00694BDE">
      <w:headerReference w:type="even" r:id="rId10"/>
      <w:headerReference w:type="default" r:id="rId11"/>
      <w:footerReference w:type="first" r:id="rId12"/>
      <w:pgSz w:w="11906" w:h="16838"/>
      <w:pgMar w:top="35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3E1" w:rsidRDefault="009543E1">
      <w:r>
        <w:separator/>
      </w:r>
    </w:p>
  </w:endnote>
  <w:endnote w:type="continuationSeparator" w:id="0">
    <w:p w:rsidR="009543E1" w:rsidRDefault="00954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476" w:rsidRDefault="0022342A" w:rsidP="00E93476">
    <w:pPr>
      <w:rPr>
        <w:sz w:val="20"/>
        <w:szCs w:val="20"/>
      </w:rPr>
    </w:pPr>
    <w:r>
      <w:rPr>
        <w:sz w:val="20"/>
        <w:szCs w:val="20"/>
      </w:rPr>
      <w:t>И.Д. Горелова</w:t>
    </w:r>
  </w:p>
  <w:p w:rsidR="00E93476" w:rsidRPr="00E93476" w:rsidRDefault="00E93476" w:rsidP="00E93476">
    <w:pPr>
      <w:rPr>
        <w:sz w:val="20"/>
        <w:szCs w:val="20"/>
      </w:rPr>
    </w:pPr>
    <w:r>
      <w:rPr>
        <w:sz w:val="20"/>
        <w:szCs w:val="20"/>
      </w:rPr>
      <w:t>(42722) 2-94-92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3E1" w:rsidRDefault="009543E1">
      <w:r>
        <w:separator/>
      </w:r>
    </w:p>
  </w:footnote>
  <w:footnote w:type="continuationSeparator" w:id="0">
    <w:p w:rsidR="009543E1" w:rsidRDefault="00954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140C8">
      <w:rPr>
        <w:rStyle w:val="a6"/>
        <w:noProof/>
      </w:rPr>
      <w:t>2</w: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2A"/>
    <w:rsid w:val="00004ED0"/>
    <w:rsid w:val="00024208"/>
    <w:rsid w:val="00052CF1"/>
    <w:rsid w:val="00057E63"/>
    <w:rsid w:val="000A398A"/>
    <w:rsid w:val="000E1C8F"/>
    <w:rsid w:val="000F67F5"/>
    <w:rsid w:val="00111B98"/>
    <w:rsid w:val="00160EE5"/>
    <w:rsid w:val="001A0448"/>
    <w:rsid w:val="001C0E5D"/>
    <w:rsid w:val="0022342A"/>
    <w:rsid w:val="00241881"/>
    <w:rsid w:val="002775A2"/>
    <w:rsid w:val="00285AE7"/>
    <w:rsid w:val="002E6A87"/>
    <w:rsid w:val="002E6B77"/>
    <w:rsid w:val="002F09C1"/>
    <w:rsid w:val="00317831"/>
    <w:rsid w:val="0036283F"/>
    <w:rsid w:val="00363D2A"/>
    <w:rsid w:val="00366270"/>
    <w:rsid w:val="00377199"/>
    <w:rsid w:val="00396F90"/>
    <w:rsid w:val="003A1B8E"/>
    <w:rsid w:val="003D15F0"/>
    <w:rsid w:val="003F0031"/>
    <w:rsid w:val="00402754"/>
    <w:rsid w:val="004411CC"/>
    <w:rsid w:val="00453FF4"/>
    <w:rsid w:val="00471171"/>
    <w:rsid w:val="0049273B"/>
    <w:rsid w:val="004B263B"/>
    <w:rsid w:val="004C2D40"/>
    <w:rsid w:val="004C32F0"/>
    <w:rsid w:val="004D7688"/>
    <w:rsid w:val="0050325D"/>
    <w:rsid w:val="005460E6"/>
    <w:rsid w:val="00564B28"/>
    <w:rsid w:val="00582B3E"/>
    <w:rsid w:val="005877B7"/>
    <w:rsid w:val="00596CD9"/>
    <w:rsid w:val="005B0BDB"/>
    <w:rsid w:val="005B4B68"/>
    <w:rsid w:val="005C6F48"/>
    <w:rsid w:val="005C7A91"/>
    <w:rsid w:val="005F1547"/>
    <w:rsid w:val="006638E3"/>
    <w:rsid w:val="00667A76"/>
    <w:rsid w:val="00670B74"/>
    <w:rsid w:val="00672D52"/>
    <w:rsid w:val="00693A9B"/>
    <w:rsid w:val="00694BDE"/>
    <w:rsid w:val="006D6FBD"/>
    <w:rsid w:val="006F2E81"/>
    <w:rsid w:val="006F4666"/>
    <w:rsid w:val="007032EC"/>
    <w:rsid w:val="00705B81"/>
    <w:rsid w:val="00741C4E"/>
    <w:rsid w:val="00746876"/>
    <w:rsid w:val="0078703C"/>
    <w:rsid w:val="007A5568"/>
    <w:rsid w:val="007F1915"/>
    <w:rsid w:val="007F1EF4"/>
    <w:rsid w:val="0081344F"/>
    <w:rsid w:val="008167F4"/>
    <w:rsid w:val="008248AB"/>
    <w:rsid w:val="00831AF1"/>
    <w:rsid w:val="00831BCD"/>
    <w:rsid w:val="00877600"/>
    <w:rsid w:val="008B43C9"/>
    <w:rsid w:val="008C7D21"/>
    <w:rsid w:val="008F0260"/>
    <w:rsid w:val="008F55A0"/>
    <w:rsid w:val="0095120D"/>
    <w:rsid w:val="009543E1"/>
    <w:rsid w:val="00977B79"/>
    <w:rsid w:val="009910D2"/>
    <w:rsid w:val="009A2D97"/>
    <w:rsid w:val="009B2296"/>
    <w:rsid w:val="009B71CC"/>
    <w:rsid w:val="009D725C"/>
    <w:rsid w:val="009D7A6A"/>
    <w:rsid w:val="009F5965"/>
    <w:rsid w:val="00A15F48"/>
    <w:rsid w:val="00A65139"/>
    <w:rsid w:val="00A96DD2"/>
    <w:rsid w:val="00AA424E"/>
    <w:rsid w:val="00AB7AD4"/>
    <w:rsid w:val="00AD44B6"/>
    <w:rsid w:val="00AD66BC"/>
    <w:rsid w:val="00AF5DC7"/>
    <w:rsid w:val="00AF77F6"/>
    <w:rsid w:val="00B1028F"/>
    <w:rsid w:val="00B256A6"/>
    <w:rsid w:val="00B47E4A"/>
    <w:rsid w:val="00B77909"/>
    <w:rsid w:val="00BB40C4"/>
    <w:rsid w:val="00BB7D3E"/>
    <w:rsid w:val="00BC21BD"/>
    <w:rsid w:val="00BD497A"/>
    <w:rsid w:val="00BF14DE"/>
    <w:rsid w:val="00C071C1"/>
    <w:rsid w:val="00C25E8C"/>
    <w:rsid w:val="00C50865"/>
    <w:rsid w:val="00C53474"/>
    <w:rsid w:val="00C62692"/>
    <w:rsid w:val="00C72E6F"/>
    <w:rsid w:val="00C80ABE"/>
    <w:rsid w:val="00CB2DD0"/>
    <w:rsid w:val="00CB6B5A"/>
    <w:rsid w:val="00CB7EE0"/>
    <w:rsid w:val="00CD2D6C"/>
    <w:rsid w:val="00CF08BA"/>
    <w:rsid w:val="00D140C8"/>
    <w:rsid w:val="00D21E88"/>
    <w:rsid w:val="00D259BB"/>
    <w:rsid w:val="00D3584B"/>
    <w:rsid w:val="00DA7B83"/>
    <w:rsid w:val="00DE396A"/>
    <w:rsid w:val="00E93476"/>
    <w:rsid w:val="00EB700F"/>
    <w:rsid w:val="00ED51C3"/>
    <w:rsid w:val="00EE57A0"/>
    <w:rsid w:val="00F23372"/>
    <w:rsid w:val="00F72502"/>
    <w:rsid w:val="00F81BC7"/>
    <w:rsid w:val="00F83B08"/>
    <w:rsid w:val="00F93AE8"/>
    <w:rsid w:val="00FA3E63"/>
    <w:rsid w:val="00FE74DD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2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700-01-234\AppData\Roaming\Microsoft\&#1064;&#1072;&#1073;&#1083;&#1086;&#1085;&#1099;\&#1055;&#1080;&#1089;&#1100;&#1084;&#1072;%20&#1074;%20&#1085;&#1072;&#1083;&#1086;&#1075;&#1086;&#1074;&#1099;&#1077;%20&#1086;&#1088;&#1075;&#1072;&#1085;&#1099;\&#1055;&#1088;&#1086;&#1094;&#1077;&#1085;&#1082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45092-17C2-46C4-9C4D-9A1872599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Проценко</Template>
  <TotalTime>0</TotalTime>
  <Pages>2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  Максим Игоревич</dc:creator>
  <cp:lastModifiedBy>Горелова Иванна Дмитриевна</cp:lastModifiedBy>
  <cp:revision>3</cp:revision>
  <cp:lastPrinted>2021-02-09T21:47:00Z</cp:lastPrinted>
  <dcterms:created xsi:type="dcterms:W3CDTF">2021-02-11T00:18:00Z</dcterms:created>
  <dcterms:modified xsi:type="dcterms:W3CDTF">2021-02-11T00:24:00Z</dcterms:modified>
</cp:coreProperties>
</file>